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970" w:rsidRPr="006809FE" w:rsidRDefault="00C85C6B" w:rsidP="00C85C6B">
      <w:pPr>
        <w:pStyle w:val="ac"/>
        <w:tabs>
          <w:tab w:val="center" w:pos="4648"/>
        </w:tabs>
        <w:spacing w:before="0" w:after="0"/>
        <w:rPr>
          <w:szCs w:val="28"/>
        </w:rPr>
      </w:pPr>
      <w:r>
        <w:rPr>
          <w:szCs w:val="28"/>
        </w:rPr>
        <w:tab/>
      </w:r>
      <w:r w:rsidR="006C7970" w:rsidRPr="006809FE">
        <w:rPr>
          <w:szCs w:val="28"/>
        </w:rPr>
        <w:t xml:space="preserve">Пояснительная записка </w:t>
      </w:r>
    </w:p>
    <w:p w:rsidR="006C7970" w:rsidRDefault="006C7970" w:rsidP="006C7970">
      <w:pPr>
        <w:jc w:val="center"/>
        <w:rPr>
          <w:lang w:eastAsia="ar-SA"/>
        </w:rPr>
      </w:pPr>
      <w:r w:rsidRPr="006809FE">
        <w:t xml:space="preserve">к проекту приказа департамента труда </w:t>
      </w:r>
      <w:r w:rsidRPr="006809FE">
        <w:rPr>
          <w:lang w:eastAsia="ar-SA"/>
        </w:rPr>
        <w:t xml:space="preserve">и социальной поддержки </w:t>
      </w:r>
    </w:p>
    <w:p w:rsidR="006C7970" w:rsidRPr="00201EEA" w:rsidRDefault="006C7970" w:rsidP="006C7970">
      <w:pPr>
        <w:jc w:val="center"/>
      </w:pPr>
      <w:r w:rsidRPr="006809FE">
        <w:rPr>
          <w:lang w:eastAsia="ar-SA"/>
        </w:rPr>
        <w:t>населения</w:t>
      </w:r>
      <w:r>
        <w:rPr>
          <w:lang w:eastAsia="ar-SA"/>
        </w:rPr>
        <w:t xml:space="preserve"> </w:t>
      </w:r>
      <w:r w:rsidRPr="006809FE">
        <w:rPr>
          <w:lang w:eastAsia="ar-SA"/>
        </w:rPr>
        <w:t>Ярославской области «</w:t>
      </w:r>
      <w:r>
        <w:rPr>
          <w:lang w:eastAsia="ar-SA"/>
        </w:rPr>
        <w:t xml:space="preserve">О внесении изменений в </w:t>
      </w:r>
      <w:r>
        <w:t>приказ департамента труда и социальной поддержки населения Яросла</w:t>
      </w:r>
      <w:r w:rsidR="008A494A">
        <w:t xml:space="preserve">вской области от </w:t>
      </w:r>
      <w:r w:rsidR="00A96564">
        <w:t>01.08.2012 № 101-12</w:t>
      </w:r>
      <w:r w:rsidRPr="00201EEA">
        <w:t>»</w:t>
      </w:r>
    </w:p>
    <w:p w:rsidR="006C7970" w:rsidRPr="006C7970" w:rsidRDefault="006C7970" w:rsidP="006C7970">
      <w:pPr>
        <w:ind w:firstLine="720"/>
        <w:rPr>
          <w:szCs w:val="28"/>
          <w:lang w:eastAsia="ar-SA"/>
        </w:rPr>
      </w:pPr>
    </w:p>
    <w:p w:rsidR="006C7970" w:rsidRDefault="006C7970" w:rsidP="00F3180D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43"/>
        <w:jc w:val="both"/>
        <w:rPr>
          <w:b/>
        </w:rPr>
      </w:pPr>
      <w:r>
        <w:rPr>
          <w:b/>
        </w:rPr>
        <w:t>Общая характеристика проекта.</w:t>
      </w:r>
    </w:p>
    <w:p w:rsidR="00FE1EBF" w:rsidRDefault="00FE1EBF" w:rsidP="00F3180D">
      <w:pPr>
        <w:autoSpaceDE w:val="0"/>
        <w:autoSpaceDN w:val="0"/>
        <w:adjustRightInd w:val="0"/>
        <w:ind w:firstLine="743"/>
        <w:jc w:val="both"/>
        <w:rPr>
          <w:rFonts w:eastAsiaTheme="minorHAnsi"/>
          <w:szCs w:val="28"/>
        </w:rPr>
      </w:pPr>
      <w:r>
        <w:t>Приказом департамента труда и социальной поддержки населения Яросла</w:t>
      </w:r>
      <w:r w:rsidR="001373FC">
        <w:t xml:space="preserve">вской области от </w:t>
      </w:r>
      <w:r w:rsidR="004B7B84">
        <w:t>01.08.2012 № 101-12</w:t>
      </w:r>
      <w:r>
        <w:t xml:space="preserve"> «</w:t>
      </w:r>
      <w:r w:rsidRPr="00FE1EBF">
        <w:rPr>
          <w:rFonts w:eastAsiaTheme="minorHAnsi"/>
          <w:szCs w:val="28"/>
        </w:rPr>
        <w:t xml:space="preserve">Об утверждении Порядка </w:t>
      </w:r>
      <w:r w:rsidR="004B7B84">
        <w:rPr>
          <w:rFonts w:eastAsiaTheme="minorHAnsi"/>
          <w:szCs w:val="28"/>
        </w:rPr>
        <w:t>назначения и выплаты ежемесячной денежной выплаты при рождении третьего ребенка или последующих детей</w:t>
      </w:r>
      <w:r w:rsidRPr="00FE1EBF">
        <w:rPr>
          <w:rFonts w:eastAsiaTheme="minorHAnsi"/>
          <w:szCs w:val="28"/>
        </w:rPr>
        <w:t xml:space="preserve">» </w:t>
      </w:r>
      <w:r>
        <w:t xml:space="preserve">утвержден </w:t>
      </w:r>
      <w:r w:rsidRPr="00FE1EBF">
        <w:rPr>
          <w:rFonts w:eastAsiaTheme="minorHAnsi"/>
          <w:szCs w:val="28"/>
        </w:rPr>
        <w:t>Порядок предоставления</w:t>
      </w:r>
      <w:r w:rsidR="004B7B84">
        <w:rPr>
          <w:rFonts w:eastAsiaTheme="minorHAnsi"/>
          <w:szCs w:val="28"/>
        </w:rPr>
        <w:t xml:space="preserve"> ежемесячной денежной выплаты при рождении третьего ребенка или последующих детей</w:t>
      </w:r>
      <w:r w:rsidRPr="00FE1EBF">
        <w:rPr>
          <w:rFonts w:eastAsiaTheme="minorHAnsi"/>
          <w:szCs w:val="28"/>
        </w:rPr>
        <w:t xml:space="preserve"> </w:t>
      </w:r>
      <w:r w:rsidR="00BC6A44">
        <w:rPr>
          <w:rFonts w:eastAsiaTheme="minorHAnsi"/>
          <w:szCs w:val="28"/>
        </w:rPr>
        <w:t>(далее – Порядок)</w:t>
      </w:r>
      <w:r w:rsidRPr="00FE1EBF">
        <w:rPr>
          <w:rFonts w:eastAsiaTheme="minorHAnsi"/>
          <w:szCs w:val="28"/>
        </w:rPr>
        <w:t>.</w:t>
      </w:r>
    </w:p>
    <w:p w:rsidR="00B34DF1" w:rsidRDefault="00213E8D" w:rsidP="00917833">
      <w:pPr>
        <w:ind w:firstLine="708"/>
        <w:jc w:val="both"/>
        <w:rPr>
          <w:b/>
        </w:rPr>
      </w:pPr>
      <w:proofErr w:type="gramStart"/>
      <w:r w:rsidRPr="00213E8D">
        <w:t>В соответствии с постановлением Правительства Ярославской области от 28.11.2022 № 1064-п «О создании государственного казенного учреждения Ярославской области «Единый центр социальных выплат Ярославской области», Законом Ярославской области от 20.12.2022 № 69-з «О внесении изменений в законодательные акты Ярославской области в сфере наделения органов местного самоуправления отдельными государственными полномочиями» проектом приказа в Порядок вносятся изменения, касающиеся порядка  обращения граждан для  подачи заявления и</w:t>
      </w:r>
      <w:proofErr w:type="gramEnd"/>
      <w:r w:rsidRPr="00213E8D">
        <w:t xml:space="preserve"> документов для назначения выплаты. </w:t>
      </w:r>
      <w:proofErr w:type="gramStart"/>
      <w:r w:rsidRPr="00213E8D">
        <w:t xml:space="preserve">Согласно изменениям, «Единый центр социальных выплат Ярославской области» уполномочен на  прием заявлений, назначение и осуществление </w:t>
      </w:r>
      <w:r w:rsidR="00B34DF1" w:rsidRPr="00B34DF1">
        <w:t>ежемесячной денежной выплаты при рождении третьего ребенка или последующих детей</w:t>
      </w:r>
      <w:r w:rsidR="00A731FB">
        <w:rPr>
          <w:b/>
        </w:rPr>
        <w:t>.</w:t>
      </w:r>
      <w:bookmarkStart w:id="0" w:name="_GoBack"/>
      <w:bookmarkEnd w:id="0"/>
      <w:proofErr w:type="gramEnd"/>
    </w:p>
    <w:p w:rsidR="00213E8D" w:rsidRPr="00213E8D" w:rsidRDefault="00213E8D" w:rsidP="00B34DF1">
      <w:pPr>
        <w:ind w:firstLine="708"/>
        <w:jc w:val="both"/>
        <w:rPr>
          <w:b/>
        </w:rPr>
      </w:pPr>
      <w:r w:rsidRPr="00213E8D">
        <w:rPr>
          <w:b/>
        </w:rPr>
        <w:t>2. Основания для издания акта.</w:t>
      </w:r>
    </w:p>
    <w:p w:rsidR="00213E8D" w:rsidRPr="00213E8D" w:rsidRDefault="00213E8D" w:rsidP="00F1769D">
      <w:pPr>
        <w:ind w:firstLine="708"/>
        <w:jc w:val="both"/>
      </w:pPr>
      <w:r w:rsidRPr="00213E8D">
        <w:t>Проект приказа подготовлен в связи с созданием государственного казенного учреждения Ярославской области «Единый центр социальных выплат Ярославской области» с целью исполнения государственных функций для обеспечения реализации полномочий по предоставлению мер социальной поддержки в виде денежных выплат, пособий, компенсационных выплат, субсидий на оплату жилого помещения и коммунальных услуг в соответствии с действующим федеральным и региональным законодательством, их автоматизированный учет и перерасчет в связи с индексацией.</w:t>
      </w:r>
    </w:p>
    <w:p w:rsidR="00213E8D" w:rsidRPr="00213E8D" w:rsidRDefault="00213E8D" w:rsidP="00213E8D">
      <w:pPr>
        <w:ind w:firstLine="708"/>
        <w:jc w:val="both"/>
        <w:rPr>
          <w:b/>
        </w:rPr>
      </w:pPr>
      <w:r w:rsidRPr="00213E8D">
        <w:rPr>
          <w:b/>
        </w:rPr>
        <w:t>3. Возможные последствия принятия данного акта.</w:t>
      </w:r>
    </w:p>
    <w:p w:rsidR="00213E8D" w:rsidRPr="00213E8D" w:rsidRDefault="00213E8D" w:rsidP="00F1769D">
      <w:pPr>
        <w:ind w:firstLine="708"/>
        <w:jc w:val="both"/>
      </w:pPr>
      <w:r w:rsidRPr="00213E8D">
        <w:t xml:space="preserve">Принятие проекта приказа уточняет порядок предоставления  </w:t>
      </w:r>
      <w:r w:rsidR="00F1769D" w:rsidRPr="00F1769D">
        <w:t>ежемесячной денежной выплаты при рождении третьего ребенка или последующих детей</w:t>
      </w:r>
      <w:r w:rsidRPr="00213E8D">
        <w:t>.</w:t>
      </w:r>
    </w:p>
    <w:p w:rsidR="00213E8D" w:rsidRPr="00213E8D" w:rsidRDefault="00213E8D" w:rsidP="00213E8D">
      <w:pPr>
        <w:ind w:firstLine="0"/>
        <w:jc w:val="both"/>
        <w:rPr>
          <w:b/>
        </w:rPr>
      </w:pPr>
      <w:r w:rsidRPr="00213E8D">
        <w:rPr>
          <w:b/>
        </w:rPr>
        <w:t xml:space="preserve"> </w:t>
      </w:r>
      <w:r>
        <w:rPr>
          <w:b/>
        </w:rPr>
        <w:tab/>
      </w:r>
      <w:r w:rsidRPr="00213E8D">
        <w:rPr>
          <w:b/>
        </w:rPr>
        <w:t>4. Оценка соответствия проекта правового акта федеральному и региональному законодательству.</w:t>
      </w:r>
    </w:p>
    <w:p w:rsidR="00213E8D" w:rsidRPr="00213E8D" w:rsidRDefault="00213E8D" w:rsidP="00216AAE">
      <w:pPr>
        <w:ind w:firstLine="708"/>
        <w:jc w:val="both"/>
      </w:pPr>
      <w:r w:rsidRPr="00213E8D">
        <w:t xml:space="preserve">Проект соответствует Закону Ярославской области от </w:t>
      </w:r>
      <w:r w:rsidR="00216AAE">
        <w:t>28.11.2011  № 45</w:t>
      </w:r>
      <w:r w:rsidRPr="00213E8D">
        <w:t>-з «</w:t>
      </w:r>
      <w:r w:rsidR="00216AAE">
        <w:t>О временных мерах социальной поддержки граждан, имеющих детей</w:t>
      </w:r>
      <w:r w:rsidRPr="00213E8D">
        <w:t>».</w:t>
      </w:r>
    </w:p>
    <w:p w:rsidR="00DD7CA6" w:rsidRDefault="00213E8D" w:rsidP="00213E8D">
      <w:pPr>
        <w:ind w:firstLine="0"/>
        <w:jc w:val="both"/>
      </w:pPr>
      <w:r w:rsidRPr="00213E8D">
        <w:t xml:space="preserve">Принятие проекта приказа потребует внесения изменений в приказ департамента труда и социальной поддержки населения Ярославской </w:t>
      </w:r>
      <w:r w:rsidRPr="00213E8D">
        <w:lastRenderedPageBreak/>
        <w:t xml:space="preserve">области от </w:t>
      </w:r>
      <w:r w:rsidR="00DD7CA6">
        <w:t>27.12</w:t>
      </w:r>
      <w:r w:rsidRPr="00213E8D">
        <w:t xml:space="preserve">.2012 № </w:t>
      </w:r>
      <w:r w:rsidR="00DD7CA6">
        <w:t>131</w:t>
      </w:r>
      <w:r w:rsidRPr="00213E8D">
        <w:t xml:space="preserve">-12 «Об утверждении Административного регламента предоставления государственной услуги по организации предоставления </w:t>
      </w:r>
      <w:r w:rsidR="00DD7CA6" w:rsidRPr="00DD7CA6">
        <w:t>ежемесячной денежной выплаты при рождении третьего ребенка или последующих детей</w:t>
      </w:r>
      <w:r w:rsidR="00DD7CA6">
        <w:t>».</w:t>
      </w:r>
    </w:p>
    <w:p w:rsidR="00213E8D" w:rsidRPr="00213E8D" w:rsidRDefault="00213E8D" w:rsidP="00213E8D">
      <w:pPr>
        <w:ind w:firstLine="0"/>
        <w:jc w:val="both"/>
        <w:rPr>
          <w:b/>
        </w:rPr>
      </w:pPr>
      <w:r w:rsidRPr="00213E8D">
        <w:rPr>
          <w:b/>
        </w:rPr>
        <w:t xml:space="preserve"> </w:t>
      </w:r>
      <w:r>
        <w:rPr>
          <w:b/>
        </w:rPr>
        <w:tab/>
      </w:r>
      <w:r w:rsidRPr="00213E8D">
        <w:rPr>
          <w:b/>
        </w:rPr>
        <w:t>5. Финансово-экономическое обоснование проекта правового акта.</w:t>
      </w:r>
    </w:p>
    <w:p w:rsidR="00213E8D" w:rsidRPr="00213E8D" w:rsidRDefault="00213E8D" w:rsidP="00641D7B">
      <w:pPr>
        <w:ind w:firstLine="708"/>
        <w:jc w:val="both"/>
      </w:pPr>
      <w:r w:rsidRPr="00213E8D">
        <w:t xml:space="preserve">Принятие проекта не повлечёт дополнительных расходов областного бюджета. </w:t>
      </w:r>
    </w:p>
    <w:p w:rsidR="00213E8D" w:rsidRPr="00213E8D" w:rsidRDefault="00213E8D" w:rsidP="00213E8D">
      <w:pPr>
        <w:ind w:firstLine="0"/>
        <w:jc w:val="both"/>
        <w:rPr>
          <w:b/>
        </w:rPr>
      </w:pPr>
      <w:r w:rsidRPr="00213E8D">
        <w:rPr>
          <w:b/>
        </w:rPr>
        <w:t xml:space="preserve"> </w:t>
      </w:r>
      <w:r>
        <w:rPr>
          <w:b/>
        </w:rPr>
        <w:tab/>
      </w:r>
      <w:r w:rsidRPr="00213E8D">
        <w:rPr>
          <w:b/>
        </w:rPr>
        <w:t>6.Информация о проведении оценки регулирующего воздействия и её результатах.</w:t>
      </w:r>
    </w:p>
    <w:p w:rsidR="00213E8D" w:rsidRPr="00213E8D" w:rsidRDefault="00213E8D" w:rsidP="00641D7B">
      <w:pPr>
        <w:ind w:firstLine="708"/>
        <w:jc w:val="both"/>
      </w:pPr>
      <w:r w:rsidRPr="00213E8D">
        <w:t>Проект приказа не требует проведения оценки регулирующего воздействия.</w:t>
      </w:r>
    </w:p>
    <w:p w:rsidR="00213E8D" w:rsidRPr="00213E8D" w:rsidRDefault="00213E8D" w:rsidP="00641D7B">
      <w:pPr>
        <w:ind w:firstLine="708"/>
        <w:jc w:val="both"/>
      </w:pPr>
      <w:r w:rsidRPr="00213E8D">
        <w:t>Проект приказа размещен на странице департамента труда и социальной поддержки населения Ярославской области портала органов государственной власти Ярославской области для ознакомления заинтересованных лиц и проведения независимой экспертизы. Замечаний и предложений не поступило.</w:t>
      </w: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  <w:r w:rsidRPr="00213E8D">
        <w:t>Директор департамента                                                          Н.Л. Биочино</w:t>
      </w: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  <w:r w:rsidRPr="00213E8D">
        <w:t>Консультант-юрист отдела</w:t>
      </w:r>
    </w:p>
    <w:p w:rsidR="00213E8D" w:rsidRPr="00213E8D" w:rsidRDefault="00213E8D" w:rsidP="00213E8D">
      <w:pPr>
        <w:ind w:firstLine="0"/>
        <w:jc w:val="both"/>
      </w:pPr>
      <w:r w:rsidRPr="00213E8D">
        <w:t xml:space="preserve">по юридическим и кадровым вопросам, </w:t>
      </w:r>
    </w:p>
    <w:p w:rsidR="00213E8D" w:rsidRPr="00213E8D" w:rsidRDefault="00213E8D" w:rsidP="00213E8D">
      <w:pPr>
        <w:ind w:firstLine="0"/>
        <w:jc w:val="both"/>
      </w:pPr>
      <w:r w:rsidRPr="00213E8D">
        <w:t xml:space="preserve">социально-трудовым отношениям </w:t>
      </w:r>
    </w:p>
    <w:p w:rsidR="00213E8D" w:rsidRPr="00213E8D" w:rsidRDefault="00213E8D" w:rsidP="00213E8D">
      <w:pPr>
        <w:ind w:firstLine="0"/>
        <w:jc w:val="both"/>
      </w:pPr>
      <w:r w:rsidRPr="00213E8D">
        <w:t>и охране труда                                                                        И.Г. Чипизубов</w:t>
      </w:r>
    </w:p>
    <w:p w:rsidR="00213E8D" w:rsidRPr="00213E8D" w:rsidRDefault="00213E8D" w:rsidP="00213E8D">
      <w:pPr>
        <w:ind w:firstLine="0"/>
        <w:jc w:val="both"/>
      </w:pPr>
    </w:p>
    <w:p w:rsidR="005C5645" w:rsidRDefault="005C5645" w:rsidP="005C5645">
      <w:pPr>
        <w:ind w:firstLine="0"/>
        <w:jc w:val="both"/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DD25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7C4" w:rsidRDefault="006667C4">
      <w:r>
        <w:separator/>
      </w:r>
    </w:p>
  </w:endnote>
  <w:endnote w:type="continuationSeparator" w:id="0">
    <w:p w:rsidR="006667C4" w:rsidRDefault="0066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667C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667C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667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7C4" w:rsidRDefault="006667C4">
      <w:r>
        <w:separator/>
      </w:r>
    </w:p>
  </w:footnote>
  <w:footnote w:type="continuationSeparator" w:id="0">
    <w:p w:rsidR="006667C4" w:rsidRDefault="00666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667C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731F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667C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0D32"/>
    <w:multiLevelType w:val="hybridMultilevel"/>
    <w:tmpl w:val="996AFAFA"/>
    <w:lvl w:ilvl="0" w:tplc="56D45372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446C5"/>
    <w:rsid w:val="00065B9F"/>
    <w:rsid w:val="000D2197"/>
    <w:rsid w:val="000F5243"/>
    <w:rsid w:val="001276AA"/>
    <w:rsid w:val="001373FC"/>
    <w:rsid w:val="0016508E"/>
    <w:rsid w:val="00185E93"/>
    <w:rsid w:val="00193E9A"/>
    <w:rsid w:val="001A1989"/>
    <w:rsid w:val="001B3AD5"/>
    <w:rsid w:val="001C78DA"/>
    <w:rsid w:val="001D6EEE"/>
    <w:rsid w:val="00213E8D"/>
    <w:rsid w:val="00216AAE"/>
    <w:rsid w:val="00220FC4"/>
    <w:rsid w:val="002306C4"/>
    <w:rsid w:val="00231072"/>
    <w:rsid w:val="00245805"/>
    <w:rsid w:val="00263CD8"/>
    <w:rsid w:val="002743FF"/>
    <w:rsid w:val="002834A7"/>
    <w:rsid w:val="00291032"/>
    <w:rsid w:val="002D4D17"/>
    <w:rsid w:val="002E5710"/>
    <w:rsid w:val="0032292E"/>
    <w:rsid w:val="00352696"/>
    <w:rsid w:val="003A2DCC"/>
    <w:rsid w:val="003A5CE1"/>
    <w:rsid w:val="003D1E8D"/>
    <w:rsid w:val="003D366C"/>
    <w:rsid w:val="0040656C"/>
    <w:rsid w:val="0041147E"/>
    <w:rsid w:val="0043223D"/>
    <w:rsid w:val="00432FA6"/>
    <w:rsid w:val="00456DAA"/>
    <w:rsid w:val="00470836"/>
    <w:rsid w:val="004802FB"/>
    <w:rsid w:val="00482CBB"/>
    <w:rsid w:val="004B54A4"/>
    <w:rsid w:val="004B7B84"/>
    <w:rsid w:val="004D6966"/>
    <w:rsid w:val="004F4E3D"/>
    <w:rsid w:val="00502969"/>
    <w:rsid w:val="00542D8C"/>
    <w:rsid w:val="00591291"/>
    <w:rsid w:val="005C5645"/>
    <w:rsid w:val="005E2A30"/>
    <w:rsid w:val="006077CE"/>
    <w:rsid w:val="00611E3F"/>
    <w:rsid w:val="00641D7B"/>
    <w:rsid w:val="006667C4"/>
    <w:rsid w:val="00695B61"/>
    <w:rsid w:val="006C6FBB"/>
    <w:rsid w:val="006C7970"/>
    <w:rsid w:val="006F1BDF"/>
    <w:rsid w:val="00733719"/>
    <w:rsid w:val="00761160"/>
    <w:rsid w:val="00796770"/>
    <w:rsid w:val="007D0369"/>
    <w:rsid w:val="007D4DC8"/>
    <w:rsid w:val="007D6BE2"/>
    <w:rsid w:val="007D74B1"/>
    <w:rsid w:val="00800BD9"/>
    <w:rsid w:val="00826F72"/>
    <w:rsid w:val="00833C9D"/>
    <w:rsid w:val="00833E2E"/>
    <w:rsid w:val="008416DF"/>
    <w:rsid w:val="00844651"/>
    <w:rsid w:val="00851E12"/>
    <w:rsid w:val="00874CB6"/>
    <w:rsid w:val="008A494A"/>
    <w:rsid w:val="008F79C3"/>
    <w:rsid w:val="0090320C"/>
    <w:rsid w:val="0091049C"/>
    <w:rsid w:val="00917833"/>
    <w:rsid w:val="0092756B"/>
    <w:rsid w:val="00977B87"/>
    <w:rsid w:val="009B438F"/>
    <w:rsid w:val="00A02A6F"/>
    <w:rsid w:val="00A1039C"/>
    <w:rsid w:val="00A450DC"/>
    <w:rsid w:val="00A506CA"/>
    <w:rsid w:val="00A731FB"/>
    <w:rsid w:val="00A96564"/>
    <w:rsid w:val="00AA5211"/>
    <w:rsid w:val="00AB2038"/>
    <w:rsid w:val="00AC5D24"/>
    <w:rsid w:val="00B3276C"/>
    <w:rsid w:val="00B34DF1"/>
    <w:rsid w:val="00B5526B"/>
    <w:rsid w:val="00B615F9"/>
    <w:rsid w:val="00B97A0A"/>
    <w:rsid w:val="00BB1812"/>
    <w:rsid w:val="00BC6A44"/>
    <w:rsid w:val="00BF2B27"/>
    <w:rsid w:val="00BF36DF"/>
    <w:rsid w:val="00C12470"/>
    <w:rsid w:val="00C5152C"/>
    <w:rsid w:val="00C5216F"/>
    <w:rsid w:val="00C74138"/>
    <w:rsid w:val="00C8425C"/>
    <w:rsid w:val="00C85C6B"/>
    <w:rsid w:val="00C87012"/>
    <w:rsid w:val="00CB3A70"/>
    <w:rsid w:val="00CB51B5"/>
    <w:rsid w:val="00D001BB"/>
    <w:rsid w:val="00D00EFB"/>
    <w:rsid w:val="00D15802"/>
    <w:rsid w:val="00D967C5"/>
    <w:rsid w:val="00DC1F80"/>
    <w:rsid w:val="00DD2514"/>
    <w:rsid w:val="00DD7CA6"/>
    <w:rsid w:val="00E1407E"/>
    <w:rsid w:val="00E25317"/>
    <w:rsid w:val="00E32D32"/>
    <w:rsid w:val="00E36E74"/>
    <w:rsid w:val="00E43D94"/>
    <w:rsid w:val="00E80F6B"/>
    <w:rsid w:val="00E8423D"/>
    <w:rsid w:val="00E92FF8"/>
    <w:rsid w:val="00EC1649"/>
    <w:rsid w:val="00EC2E94"/>
    <w:rsid w:val="00ED1902"/>
    <w:rsid w:val="00F04722"/>
    <w:rsid w:val="00F1769D"/>
    <w:rsid w:val="00F3180D"/>
    <w:rsid w:val="00F60710"/>
    <w:rsid w:val="00F63AC3"/>
    <w:rsid w:val="00F71689"/>
    <w:rsid w:val="00F85F29"/>
    <w:rsid w:val="00F91925"/>
    <w:rsid w:val="00FC6AA9"/>
    <w:rsid w:val="00FD4E27"/>
    <w:rsid w:val="00FE16B0"/>
    <w:rsid w:val="00F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44B0-5D79-49DD-99AB-A773C264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14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27</cp:revision>
  <cp:lastPrinted>2017-10-20T08:14:00Z</cp:lastPrinted>
  <dcterms:created xsi:type="dcterms:W3CDTF">2021-09-03T08:09:00Z</dcterms:created>
  <dcterms:modified xsi:type="dcterms:W3CDTF">2023-02-10T07:02:00Z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